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1E854" w14:textId="042F5383" w:rsidR="006B2F86" w:rsidRDefault="008319B7" w:rsidP="00E71FC3">
      <w:pPr>
        <w:pStyle w:val="NoSpacing"/>
      </w:pPr>
      <w:r>
        <w:rPr>
          <w:u w:val="single"/>
        </w:rPr>
        <w:t>Henry BASTARD</w:t>
      </w:r>
      <w:r>
        <w:t xml:space="preserve">      (fl.1449)</w:t>
      </w:r>
    </w:p>
    <w:p w14:paraId="26A37001" w14:textId="1785EC07" w:rsidR="008319B7" w:rsidRDefault="008319B7" w:rsidP="00E71FC3">
      <w:pPr>
        <w:pStyle w:val="NoSpacing"/>
      </w:pPr>
      <w:r>
        <w:t>of the diocese of Exeter.</w:t>
      </w:r>
    </w:p>
    <w:p w14:paraId="07BC87B6" w14:textId="66AF0950" w:rsidR="008319B7" w:rsidRDefault="008319B7" w:rsidP="00E71FC3">
      <w:pPr>
        <w:pStyle w:val="NoSpacing"/>
      </w:pPr>
    </w:p>
    <w:p w14:paraId="640524BE" w14:textId="345F6F55" w:rsidR="008319B7" w:rsidRDefault="008319B7" w:rsidP="00E71FC3">
      <w:pPr>
        <w:pStyle w:val="NoSpacing"/>
      </w:pPr>
    </w:p>
    <w:p w14:paraId="4C3ECF58" w14:textId="3FB1C3BC" w:rsidR="008319B7" w:rsidRDefault="008319B7" w:rsidP="00E71FC3">
      <w:pPr>
        <w:pStyle w:val="NoSpacing"/>
      </w:pPr>
      <w:r>
        <w:t xml:space="preserve">  7 Jun.1449</w:t>
      </w:r>
      <w:r>
        <w:tab/>
        <w:t>He was ordained to his first tonsure.</w:t>
      </w:r>
    </w:p>
    <w:p w14:paraId="29FC3726" w14:textId="381595F2" w:rsidR="008319B7" w:rsidRDefault="008319B7" w:rsidP="008319B7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224)</w:t>
      </w:r>
      <w:bookmarkStart w:id="0" w:name="_GoBack"/>
      <w:bookmarkEnd w:id="0"/>
    </w:p>
    <w:p w14:paraId="4BDC6BF8" w14:textId="77777777" w:rsidR="008319B7" w:rsidRDefault="008319B7" w:rsidP="008319B7">
      <w:pPr>
        <w:pStyle w:val="NoSpacing"/>
      </w:pPr>
    </w:p>
    <w:p w14:paraId="6226E7A7" w14:textId="77777777" w:rsidR="008319B7" w:rsidRDefault="008319B7" w:rsidP="008319B7">
      <w:pPr>
        <w:pStyle w:val="NoSpacing"/>
      </w:pPr>
    </w:p>
    <w:p w14:paraId="0991D45A" w14:textId="77777777" w:rsidR="008319B7" w:rsidRPr="00E20AF4" w:rsidRDefault="008319B7" w:rsidP="008319B7">
      <w:pPr>
        <w:pStyle w:val="NoSpacing"/>
      </w:pPr>
      <w:r>
        <w:t>21 November 2019</w:t>
      </w:r>
    </w:p>
    <w:p w14:paraId="21AEE9A7" w14:textId="3A8C3CA3" w:rsidR="008319B7" w:rsidRPr="008319B7" w:rsidRDefault="008319B7" w:rsidP="00E71FC3">
      <w:pPr>
        <w:pStyle w:val="NoSpacing"/>
      </w:pPr>
    </w:p>
    <w:sectPr w:rsidR="008319B7" w:rsidRPr="008319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3489C" w14:textId="77777777" w:rsidR="008319B7" w:rsidRDefault="008319B7" w:rsidP="00E71FC3">
      <w:pPr>
        <w:spacing w:after="0" w:line="240" w:lineRule="auto"/>
      </w:pPr>
      <w:r>
        <w:separator/>
      </w:r>
    </w:p>
  </w:endnote>
  <w:endnote w:type="continuationSeparator" w:id="0">
    <w:p w14:paraId="1F71D54F" w14:textId="77777777" w:rsidR="008319B7" w:rsidRDefault="008319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E349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A8D9" w14:textId="77777777" w:rsidR="008319B7" w:rsidRDefault="008319B7" w:rsidP="00E71FC3">
      <w:pPr>
        <w:spacing w:after="0" w:line="240" w:lineRule="auto"/>
      </w:pPr>
      <w:r>
        <w:separator/>
      </w:r>
    </w:p>
  </w:footnote>
  <w:footnote w:type="continuationSeparator" w:id="0">
    <w:p w14:paraId="00DFDBF6" w14:textId="77777777" w:rsidR="008319B7" w:rsidRDefault="008319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B7"/>
    <w:rsid w:val="001A7C09"/>
    <w:rsid w:val="00577BD5"/>
    <w:rsid w:val="006A1F77"/>
    <w:rsid w:val="00733BE7"/>
    <w:rsid w:val="008319B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78765"/>
  <w15:chartTrackingRefBased/>
  <w15:docId w15:val="{4118373B-45E6-4B8B-82C9-3C3E32DD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2019-11-21T17:20:00Z</dcterms:created>
  <dcterms:modified xsi:type="dcterms:W3CDTF">2019-11-21T17:22:00Z</dcterms:modified>
</cp:coreProperties>
</file>